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Default="00DE50DD" w:rsidP="009F2DE2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2F0AFC">
        <w:rPr>
          <w:rFonts w:cs="Arial"/>
          <w:b/>
          <w:caps/>
          <w:sz w:val="28"/>
          <w:szCs w:val="28"/>
        </w:rPr>
        <w:t>1</w:t>
      </w:r>
      <w:r w:rsidR="00962482">
        <w:rPr>
          <w:rFonts w:cs="Arial"/>
          <w:b/>
          <w:caps/>
          <w:sz w:val="28"/>
          <w:szCs w:val="28"/>
        </w:rPr>
        <w:t>5</w:t>
      </w:r>
      <w:r w:rsidR="00C42333">
        <w:rPr>
          <w:rFonts w:cs="Arial"/>
          <w:b/>
          <w:caps/>
          <w:sz w:val="28"/>
          <w:szCs w:val="28"/>
        </w:rPr>
        <w:t>4</w:t>
      </w:r>
      <w:r w:rsidR="00962482">
        <w:rPr>
          <w:rFonts w:cs="Arial"/>
          <w:b/>
          <w:caps/>
          <w:sz w:val="28"/>
          <w:szCs w:val="28"/>
        </w:rPr>
        <w:t>5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p w:rsidR="000E719D" w:rsidRDefault="000E719D" w:rsidP="000E719D">
      <w:pPr>
        <w:spacing w:before="1320" w:after="240" w:line="360" w:lineRule="auto"/>
        <w:jc w:val="center"/>
        <w:rPr>
          <w:rFonts w:cs="Arial"/>
          <w:b/>
          <w:caps/>
          <w:color w:val="FF0000"/>
          <w:sz w:val="48"/>
          <w:szCs w:val="28"/>
        </w:rPr>
      </w:pPr>
      <w:r>
        <w:rPr>
          <w:rFonts w:cs="Arial"/>
          <w:b/>
          <w:caps/>
          <w:color w:val="FF0000"/>
          <w:sz w:val="48"/>
          <w:szCs w:val="28"/>
        </w:rPr>
        <w:t>TRABALHO RETIRADO PELO AUTOR</w:t>
      </w:r>
    </w:p>
    <w:p w:rsidR="000E719D" w:rsidRPr="00FB00FA" w:rsidRDefault="000E719D" w:rsidP="009F2DE2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bookmarkStart w:id="0" w:name="_GoBack"/>
      <w:bookmarkEnd w:id="0"/>
    </w:p>
    <w:sectPr w:rsidR="000E719D" w:rsidRPr="00FB00FA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69DC" w:rsidRDefault="008169DC">
      <w:r>
        <w:separator/>
      </w:r>
    </w:p>
  </w:endnote>
  <w:endnote w:type="continuationSeparator" w:id="0">
    <w:p w:rsidR="008169DC" w:rsidRDefault="00816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69DC" w:rsidRDefault="008169DC">
      <w:r>
        <w:separator/>
      </w:r>
    </w:p>
  </w:footnote>
  <w:footnote w:type="continuationSeparator" w:id="0">
    <w:p w:rsidR="008169DC" w:rsidRDefault="008169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3F0515">
      <w:rPr>
        <w:rFonts w:cs="Arial"/>
        <w:b/>
        <w:sz w:val="20"/>
        <w:szCs w:val="20"/>
        <w:u w:val="single"/>
      </w:rPr>
      <w:t>1</w:t>
    </w:r>
    <w:r w:rsidR="00FC64BC">
      <w:rPr>
        <w:rFonts w:cs="Arial"/>
        <w:b/>
        <w:sz w:val="20"/>
        <w:szCs w:val="20"/>
        <w:u w:val="single"/>
      </w:rPr>
      <w:t>2</w:t>
    </w:r>
    <w:r w:rsidR="0095731D">
      <w:rPr>
        <w:rFonts w:cs="Arial"/>
        <w:b/>
        <w:sz w:val="20"/>
        <w:szCs w:val="20"/>
        <w:u w:val="single"/>
      </w:rPr>
      <w:t>6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F97CB4">
      <w:rPr>
        <w:rFonts w:cs="Arial"/>
        <w:b/>
        <w:sz w:val="20"/>
        <w:szCs w:val="20"/>
        <w:u w:val="single"/>
      </w:rPr>
      <w:t xml:space="preserve">- Vereador </w:t>
    </w:r>
    <w:r w:rsidR="00BE1B98">
      <w:rPr>
        <w:rFonts w:cs="Arial"/>
        <w:b/>
        <w:sz w:val="20"/>
        <w:szCs w:val="20"/>
        <w:u w:val="single"/>
      </w:rPr>
      <w:t>Luís Flávio (Flavinho)</w:t>
    </w:r>
    <w:r w:rsidR="00F97CB4">
      <w:rPr>
        <w:rFonts w:cs="Arial"/>
        <w:b/>
        <w:sz w:val="20"/>
        <w:szCs w:val="20"/>
        <w:u w:val="single"/>
      </w:rPr>
      <w:t xml:space="preserve"> </w:t>
    </w:r>
    <w:r w:rsidR="00691975" w:rsidRPr="00691975">
      <w:rPr>
        <w:rFonts w:cs="Arial"/>
        <w:b/>
        <w:sz w:val="20"/>
        <w:szCs w:val="20"/>
        <w:u w:val="single"/>
      </w:rPr>
      <w:t xml:space="preserve">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34B2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34B2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630874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630874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630874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630874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2025"/>
    <w:rsid w:val="00004884"/>
    <w:rsid w:val="00006672"/>
    <w:rsid w:val="00007DDC"/>
    <w:rsid w:val="00011AE9"/>
    <w:rsid w:val="00012789"/>
    <w:rsid w:val="0001430A"/>
    <w:rsid w:val="00022CD8"/>
    <w:rsid w:val="00024FD3"/>
    <w:rsid w:val="00025B1F"/>
    <w:rsid w:val="0003318E"/>
    <w:rsid w:val="00033AE3"/>
    <w:rsid w:val="00034A23"/>
    <w:rsid w:val="00034BBC"/>
    <w:rsid w:val="00043B26"/>
    <w:rsid w:val="00045D0E"/>
    <w:rsid w:val="00047EFF"/>
    <w:rsid w:val="00056288"/>
    <w:rsid w:val="00063D05"/>
    <w:rsid w:val="00064157"/>
    <w:rsid w:val="00065170"/>
    <w:rsid w:val="000728CD"/>
    <w:rsid w:val="000767CC"/>
    <w:rsid w:val="000866C7"/>
    <w:rsid w:val="00086F0A"/>
    <w:rsid w:val="000921C3"/>
    <w:rsid w:val="00094490"/>
    <w:rsid w:val="000958D5"/>
    <w:rsid w:val="00097CAE"/>
    <w:rsid w:val="000A0191"/>
    <w:rsid w:val="000A2C07"/>
    <w:rsid w:val="000B5354"/>
    <w:rsid w:val="000C2916"/>
    <w:rsid w:val="000C3122"/>
    <w:rsid w:val="000C674A"/>
    <w:rsid w:val="000C70E7"/>
    <w:rsid w:val="000D5B1B"/>
    <w:rsid w:val="000E2B8B"/>
    <w:rsid w:val="000E3BE0"/>
    <w:rsid w:val="000E5003"/>
    <w:rsid w:val="000E7178"/>
    <w:rsid w:val="000E719D"/>
    <w:rsid w:val="000F6251"/>
    <w:rsid w:val="00102D19"/>
    <w:rsid w:val="00103135"/>
    <w:rsid w:val="0010354A"/>
    <w:rsid w:val="00105878"/>
    <w:rsid w:val="00106091"/>
    <w:rsid w:val="0011135B"/>
    <w:rsid w:val="0011762B"/>
    <w:rsid w:val="001219C6"/>
    <w:rsid w:val="00127BFD"/>
    <w:rsid w:val="0013259B"/>
    <w:rsid w:val="00133156"/>
    <w:rsid w:val="00134CF2"/>
    <w:rsid w:val="001431F7"/>
    <w:rsid w:val="00143AD7"/>
    <w:rsid w:val="001444E6"/>
    <w:rsid w:val="0014591F"/>
    <w:rsid w:val="00150EE2"/>
    <w:rsid w:val="001564C9"/>
    <w:rsid w:val="001614EC"/>
    <w:rsid w:val="001617D7"/>
    <w:rsid w:val="00163CBC"/>
    <w:rsid w:val="00164311"/>
    <w:rsid w:val="0016586C"/>
    <w:rsid w:val="00166C30"/>
    <w:rsid w:val="001706D2"/>
    <w:rsid w:val="0017083B"/>
    <w:rsid w:val="00172E81"/>
    <w:rsid w:val="00174232"/>
    <w:rsid w:val="0017465C"/>
    <w:rsid w:val="0018069A"/>
    <w:rsid w:val="00181CD2"/>
    <w:rsid w:val="001840AD"/>
    <w:rsid w:val="001911FF"/>
    <w:rsid w:val="0019232E"/>
    <w:rsid w:val="001940AA"/>
    <w:rsid w:val="001A09F2"/>
    <w:rsid w:val="001A4A0D"/>
    <w:rsid w:val="001B0773"/>
    <w:rsid w:val="001B2B2E"/>
    <w:rsid w:val="001B5CA7"/>
    <w:rsid w:val="001B6067"/>
    <w:rsid w:val="001C3E9C"/>
    <w:rsid w:val="001C7A18"/>
    <w:rsid w:val="001D6732"/>
    <w:rsid w:val="001E01CA"/>
    <w:rsid w:val="001E4ADC"/>
    <w:rsid w:val="001F13C3"/>
    <w:rsid w:val="001F329B"/>
    <w:rsid w:val="001F33CF"/>
    <w:rsid w:val="001F352E"/>
    <w:rsid w:val="001F54BC"/>
    <w:rsid w:val="00204A6A"/>
    <w:rsid w:val="00204ED7"/>
    <w:rsid w:val="00205E78"/>
    <w:rsid w:val="002077F0"/>
    <w:rsid w:val="002117B6"/>
    <w:rsid w:val="00212E2C"/>
    <w:rsid w:val="002135C5"/>
    <w:rsid w:val="00214D62"/>
    <w:rsid w:val="00215DB2"/>
    <w:rsid w:val="00230859"/>
    <w:rsid w:val="00231E06"/>
    <w:rsid w:val="00240DDA"/>
    <w:rsid w:val="0024290E"/>
    <w:rsid w:val="002460CA"/>
    <w:rsid w:val="00253C82"/>
    <w:rsid w:val="002639D4"/>
    <w:rsid w:val="002647B4"/>
    <w:rsid w:val="00266B01"/>
    <w:rsid w:val="00270AC7"/>
    <w:rsid w:val="002724F9"/>
    <w:rsid w:val="00275BAD"/>
    <w:rsid w:val="00281249"/>
    <w:rsid w:val="00281877"/>
    <w:rsid w:val="002913E2"/>
    <w:rsid w:val="0029179A"/>
    <w:rsid w:val="00294FC5"/>
    <w:rsid w:val="002A0655"/>
    <w:rsid w:val="002A3BAA"/>
    <w:rsid w:val="002A572C"/>
    <w:rsid w:val="002A63FE"/>
    <w:rsid w:val="002A7434"/>
    <w:rsid w:val="002B0715"/>
    <w:rsid w:val="002B0D59"/>
    <w:rsid w:val="002B363B"/>
    <w:rsid w:val="002B3998"/>
    <w:rsid w:val="002B40CA"/>
    <w:rsid w:val="002B5F97"/>
    <w:rsid w:val="002B62AA"/>
    <w:rsid w:val="002C2B70"/>
    <w:rsid w:val="002C3844"/>
    <w:rsid w:val="002C4B2B"/>
    <w:rsid w:val="002C5C70"/>
    <w:rsid w:val="002C7FDE"/>
    <w:rsid w:val="002D24ED"/>
    <w:rsid w:val="002D3D9E"/>
    <w:rsid w:val="002D75E1"/>
    <w:rsid w:val="002E11FC"/>
    <w:rsid w:val="002E12C0"/>
    <w:rsid w:val="002E2DE5"/>
    <w:rsid w:val="002E6F86"/>
    <w:rsid w:val="002F02DB"/>
    <w:rsid w:val="002F0AFC"/>
    <w:rsid w:val="002F15FE"/>
    <w:rsid w:val="0030168E"/>
    <w:rsid w:val="003060CD"/>
    <w:rsid w:val="00310DFF"/>
    <w:rsid w:val="00314038"/>
    <w:rsid w:val="00314980"/>
    <w:rsid w:val="00317C1A"/>
    <w:rsid w:val="003205B5"/>
    <w:rsid w:val="00323F0F"/>
    <w:rsid w:val="003272A9"/>
    <w:rsid w:val="00336A06"/>
    <w:rsid w:val="00340021"/>
    <w:rsid w:val="00341F70"/>
    <w:rsid w:val="00343DCC"/>
    <w:rsid w:val="00346E9F"/>
    <w:rsid w:val="00347D5E"/>
    <w:rsid w:val="00352128"/>
    <w:rsid w:val="00353B3F"/>
    <w:rsid w:val="003549D3"/>
    <w:rsid w:val="00362F8B"/>
    <w:rsid w:val="003638CC"/>
    <w:rsid w:val="00367DC3"/>
    <w:rsid w:val="00376CD3"/>
    <w:rsid w:val="003770FF"/>
    <w:rsid w:val="00381797"/>
    <w:rsid w:val="003848C4"/>
    <w:rsid w:val="00385370"/>
    <w:rsid w:val="00386300"/>
    <w:rsid w:val="00394398"/>
    <w:rsid w:val="00395C87"/>
    <w:rsid w:val="00395D35"/>
    <w:rsid w:val="00397FF3"/>
    <w:rsid w:val="003A1AD8"/>
    <w:rsid w:val="003A20B7"/>
    <w:rsid w:val="003A2AE5"/>
    <w:rsid w:val="003A77BE"/>
    <w:rsid w:val="003B0528"/>
    <w:rsid w:val="003B372E"/>
    <w:rsid w:val="003C1332"/>
    <w:rsid w:val="003C3FB9"/>
    <w:rsid w:val="003C42AA"/>
    <w:rsid w:val="003C481E"/>
    <w:rsid w:val="003D3BD5"/>
    <w:rsid w:val="003D6657"/>
    <w:rsid w:val="003E188F"/>
    <w:rsid w:val="003E2535"/>
    <w:rsid w:val="003E759E"/>
    <w:rsid w:val="003F0515"/>
    <w:rsid w:val="003F05EF"/>
    <w:rsid w:val="003F37AB"/>
    <w:rsid w:val="004011AB"/>
    <w:rsid w:val="004079CD"/>
    <w:rsid w:val="00412795"/>
    <w:rsid w:val="004241A4"/>
    <w:rsid w:val="00427EE9"/>
    <w:rsid w:val="0043077A"/>
    <w:rsid w:val="0043369C"/>
    <w:rsid w:val="00435B72"/>
    <w:rsid w:val="0043610D"/>
    <w:rsid w:val="00442664"/>
    <w:rsid w:val="00443B05"/>
    <w:rsid w:val="004468D2"/>
    <w:rsid w:val="00451BDA"/>
    <w:rsid w:val="00452673"/>
    <w:rsid w:val="0046044A"/>
    <w:rsid w:val="00464939"/>
    <w:rsid w:val="004674E1"/>
    <w:rsid w:val="00471AAE"/>
    <w:rsid w:val="00481184"/>
    <w:rsid w:val="00484A85"/>
    <w:rsid w:val="0048578B"/>
    <w:rsid w:val="0048793F"/>
    <w:rsid w:val="00487D64"/>
    <w:rsid w:val="00490E4A"/>
    <w:rsid w:val="00493115"/>
    <w:rsid w:val="00493226"/>
    <w:rsid w:val="0049423C"/>
    <w:rsid w:val="0049488C"/>
    <w:rsid w:val="004A4DE1"/>
    <w:rsid w:val="004B0615"/>
    <w:rsid w:val="004B69C5"/>
    <w:rsid w:val="004C0DFB"/>
    <w:rsid w:val="004C0E4F"/>
    <w:rsid w:val="004C0F6B"/>
    <w:rsid w:val="004C2C30"/>
    <w:rsid w:val="004C4A65"/>
    <w:rsid w:val="004C6832"/>
    <w:rsid w:val="004C693E"/>
    <w:rsid w:val="004C6C78"/>
    <w:rsid w:val="004D081B"/>
    <w:rsid w:val="004D32C5"/>
    <w:rsid w:val="004D3A9D"/>
    <w:rsid w:val="004E06ED"/>
    <w:rsid w:val="004E15BC"/>
    <w:rsid w:val="004E3011"/>
    <w:rsid w:val="004E314A"/>
    <w:rsid w:val="004E424F"/>
    <w:rsid w:val="004E46DA"/>
    <w:rsid w:val="004E54C5"/>
    <w:rsid w:val="004E60A1"/>
    <w:rsid w:val="004E7242"/>
    <w:rsid w:val="004E752B"/>
    <w:rsid w:val="004F140B"/>
    <w:rsid w:val="004F39E9"/>
    <w:rsid w:val="004F5F82"/>
    <w:rsid w:val="004F690D"/>
    <w:rsid w:val="004F6A11"/>
    <w:rsid w:val="004F7091"/>
    <w:rsid w:val="005029DB"/>
    <w:rsid w:val="00502B7C"/>
    <w:rsid w:val="00505357"/>
    <w:rsid w:val="00505FD8"/>
    <w:rsid w:val="005101CD"/>
    <w:rsid w:val="00510692"/>
    <w:rsid w:val="0051092E"/>
    <w:rsid w:val="0051367E"/>
    <w:rsid w:val="00523673"/>
    <w:rsid w:val="00524669"/>
    <w:rsid w:val="00533862"/>
    <w:rsid w:val="00533B91"/>
    <w:rsid w:val="00536601"/>
    <w:rsid w:val="00540B1F"/>
    <w:rsid w:val="00543B1A"/>
    <w:rsid w:val="00547485"/>
    <w:rsid w:val="00554FC4"/>
    <w:rsid w:val="005570DF"/>
    <w:rsid w:val="00557EF4"/>
    <w:rsid w:val="00564368"/>
    <w:rsid w:val="00564775"/>
    <w:rsid w:val="00570D8A"/>
    <w:rsid w:val="005736A2"/>
    <w:rsid w:val="005751F5"/>
    <w:rsid w:val="0058109A"/>
    <w:rsid w:val="0058273D"/>
    <w:rsid w:val="005846A3"/>
    <w:rsid w:val="00584E86"/>
    <w:rsid w:val="00586161"/>
    <w:rsid w:val="005868AE"/>
    <w:rsid w:val="00590750"/>
    <w:rsid w:val="0059363C"/>
    <w:rsid w:val="005937EC"/>
    <w:rsid w:val="005965BD"/>
    <w:rsid w:val="005A01D0"/>
    <w:rsid w:val="005A03FA"/>
    <w:rsid w:val="005A2B48"/>
    <w:rsid w:val="005A2D4F"/>
    <w:rsid w:val="005B3D21"/>
    <w:rsid w:val="005C0F1E"/>
    <w:rsid w:val="005C19F7"/>
    <w:rsid w:val="005C21B0"/>
    <w:rsid w:val="005C3938"/>
    <w:rsid w:val="005C7971"/>
    <w:rsid w:val="005D093A"/>
    <w:rsid w:val="005D2CB3"/>
    <w:rsid w:val="005D5519"/>
    <w:rsid w:val="005D58C4"/>
    <w:rsid w:val="005D702D"/>
    <w:rsid w:val="005E138D"/>
    <w:rsid w:val="006041AC"/>
    <w:rsid w:val="006116C4"/>
    <w:rsid w:val="00611DC4"/>
    <w:rsid w:val="006144F0"/>
    <w:rsid w:val="00616369"/>
    <w:rsid w:val="00624472"/>
    <w:rsid w:val="0062576D"/>
    <w:rsid w:val="00626380"/>
    <w:rsid w:val="00630874"/>
    <w:rsid w:val="006342A9"/>
    <w:rsid w:val="006426AE"/>
    <w:rsid w:val="00646550"/>
    <w:rsid w:val="00651B00"/>
    <w:rsid w:val="00651D9D"/>
    <w:rsid w:val="00653417"/>
    <w:rsid w:val="0065406E"/>
    <w:rsid w:val="00654B6F"/>
    <w:rsid w:val="00656B85"/>
    <w:rsid w:val="00662A6E"/>
    <w:rsid w:val="006664AA"/>
    <w:rsid w:val="0066682B"/>
    <w:rsid w:val="00671277"/>
    <w:rsid w:val="006716CD"/>
    <w:rsid w:val="00674860"/>
    <w:rsid w:val="00674F7D"/>
    <w:rsid w:val="00681021"/>
    <w:rsid w:val="00682E6E"/>
    <w:rsid w:val="00683CB8"/>
    <w:rsid w:val="006852F2"/>
    <w:rsid w:val="00690D1E"/>
    <w:rsid w:val="00691975"/>
    <w:rsid w:val="00691CF5"/>
    <w:rsid w:val="00692C37"/>
    <w:rsid w:val="0069312F"/>
    <w:rsid w:val="00693CE1"/>
    <w:rsid w:val="006972C7"/>
    <w:rsid w:val="006A370D"/>
    <w:rsid w:val="006A7F1B"/>
    <w:rsid w:val="006B0B8E"/>
    <w:rsid w:val="006B15A9"/>
    <w:rsid w:val="006B17F3"/>
    <w:rsid w:val="006B343F"/>
    <w:rsid w:val="006C18A7"/>
    <w:rsid w:val="006C4521"/>
    <w:rsid w:val="006C59BC"/>
    <w:rsid w:val="006C5E1D"/>
    <w:rsid w:val="006C6664"/>
    <w:rsid w:val="006D6F2E"/>
    <w:rsid w:val="006D6F7D"/>
    <w:rsid w:val="006E20CA"/>
    <w:rsid w:val="006E6581"/>
    <w:rsid w:val="006E7E66"/>
    <w:rsid w:val="006F21EE"/>
    <w:rsid w:val="006F4E64"/>
    <w:rsid w:val="006F5435"/>
    <w:rsid w:val="006F762D"/>
    <w:rsid w:val="006F7B0A"/>
    <w:rsid w:val="00707364"/>
    <w:rsid w:val="00713B83"/>
    <w:rsid w:val="00715F74"/>
    <w:rsid w:val="00725205"/>
    <w:rsid w:val="00725E66"/>
    <w:rsid w:val="007274B8"/>
    <w:rsid w:val="00727CDB"/>
    <w:rsid w:val="0073062F"/>
    <w:rsid w:val="00730BE1"/>
    <w:rsid w:val="0073407F"/>
    <w:rsid w:val="007361BD"/>
    <w:rsid w:val="00736F78"/>
    <w:rsid w:val="00744FA1"/>
    <w:rsid w:val="0074678E"/>
    <w:rsid w:val="007476D8"/>
    <w:rsid w:val="00760B49"/>
    <w:rsid w:val="007635A5"/>
    <w:rsid w:val="00765ECD"/>
    <w:rsid w:val="00770D1F"/>
    <w:rsid w:val="00770F33"/>
    <w:rsid w:val="0077341D"/>
    <w:rsid w:val="00773DBE"/>
    <w:rsid w:val="00775A1B"/>
    <w:rsid w:val="00775C0C"/>
    <w:rsid w:val="00777BC3"/>
    <w:rsid w:val="00780C75"/>
    <w:rsid w:val="007838DC"/>
    <w:rsid w:val="007902E6"/>
    <w:rsid w:val="00790509"/>
    <w:rsid w:val="00790911"/>
    <w:rsid w:val="0079487F"/>
    <w:rsid w:val="0079610E"/>
    <w:rsid w:val="00796991"/>
    <w:rsid w:val="007A5CC8"/>
    <w:rsid w:val="007C4C54"/>
    <w:rsid w:val="007D2949"/>
    <w:rsid w:val="007D39FD"/>
    <w:rsid w:val="007E02AD"/>
    <w:rsid w:val="007E0F3A"/>
    <w:rsid w:val="007E3F69"/>
    <w:rsid w:val="007F75CA"/>
    <w:rsid w:val="00801632"/>
    <w:rsid w:val="0080197E"/>
    <w:rsid w:val="00804F23"/>
    <w:rsid w:val="008050EC"/>
    <w:rsid w:val="0080555F"/>
    <w:rsid w:val="00805B42"/>
    <w:rsid w:val="00806D46"/>
    <w:rsid w:val="00810024"/>
    <w:rsid w:val="0081105D"/>
    <w:rsid w:val="008169DC"/>
    <w:rsid w:val="00820C13"/>
    <w:rsid w:val="00820C76"/>
    <w:rsid w:val="00833E7C"/>
    <w:rsid w:val="00833F85"/>
    <w:rsid w:val="00840A48"/>
    <w:rsid w:val="00846652"/>
    <w:rsid w:val="008474F2"/>
    <w:rsid w:val="00861032"/>
    <w:rsid w:val="0086140A"/>
    <w:rsid w:val="008634C8"/>
    <w:rsid w:val="00863A26"/>
    <w:rsid w:val="00870972"/>
    <w:rsid w:val="00870F59"/>
    <w:rsid w:val="008718DE"/>
    <w:rsid w:val="0087439C"/>
    <w:rsid w:val="00876EFD"/>
    <w:rsid w:val="00877B35"/>
    <w:rsid w:val="00877E50"/>
    <w:rsid w:val="00881A74"/>
    <w:rsid w:val="008909A4"/>
    <w:rsid w:val="0089380B"/>
    <w:rsid w:val="008A0BA0"/>
    <w:rsid w:val="008A0EB2"/>
    <w:rsid w:val="008A6E16"/>
    <w:rsid w:val="008B4774"/>
    <w:rsid w:val="008B6BD9"/>
    <w:rsid w:val="008C33AB"/>
    <w:rsid w:val="008C68E6"/>
    <w:rsid w:val="008C72B7"/>
    <w:rsid w:val="008C76B9"/>
    <w:rsid w:val="008D4766"/>
    <w:rsid w:val="008E033B"/>
    <w:rsid w:val="008E22F8"/>
    <w:rsid w:val="008F1E6B"/>
    <w:rsid w:val="008F32B5"/>
    <w:rsid w:val="008F3F6B"/>
    <w:rsid w:val="008F4A6C"/>
    <w:rsid w:val="008F7625"/>
    <w:rsid w:val="008F790B"/>
    <w:rsid w:val="00902ECD"/>
    <w:rsid w:val="0090719C"/>
    <w:rsid w:val="009216A6"/>
    <w:rsid w:val="00922964"/>
    <w:rsid w:val="00924DFA"/>
    <w:rsid w:val="009321EF"/>
    <w:rsid w:val="009329F7"/>
    <w:rsid w:val="009362A2"/>
    <w:rsid w:val="00940E0B"/>
    <w:rsid w:val="009565CE"/>
    <w:rsid w:val="0095731D"/>
    <w:rsid w:val="009579A2"/>
    <w:rsid w:val="0096194D"/>
    <w:rsid w:val="00962482"/>
    <w:rsid w:val="00971BCE"/>
    <w:rsid w:val="00973BE4"/>
    <w:rsid w:val="009747F8"/>
    <w:rsid w:val="009768E6"/>
    <w:rsid w:val="00992502"/>
    <w:rsid w:val="009942EA"/>
    <w:rsid w:val="009958CE"/>
    <w:rsid w:val="009961B7"/>
    <w:rsid w:val="009A2ABD"/>
    <w:rsid w:val="009A4706"/>
    <w:rsid w:val="009A6FC5"/>
    <w:rsid w:val="009A784A"/>
    <w:rsid w:val="009B207E"/>
    <w:rsid w:val="009B32F8"/>
    <w:rsid w:val="009B5653"/>
    <w:rsid w:val="009C0A2D"/>
    <w:rsid w:val="009C2064"/>
    <w:rsid w:val="009C5BEE"/>
    <w:rsid w:val="009C6F58"/>
    <w:rsid w:val="009D0F6E"/>
    <w:rsid w:val="009D4534"/>
    <w:rsid w:val="009D50D4"/>
    <w:rsid w:val="009D512F"/>
    <w:rsid w:val="009D7D92"/>
    <w:rsid w:val="009E0687"/>
    <w:rsid w:val="009E1F05"/>
    <w:rsid w:val="009E2101"/>
    <w:rsid w:val="009E3E01"/>
    <w:rsid w:val="009E6B3F"/>
    <w:rsid w:val="009F2DE2"/>
    <w:rsid w:val="00A03FF1"/>
    <w:rsid w:val="00A0463C"/>
    <w:rsid w:val="00A0655B"/>
    <w:rsid w:val="00A11F34"/>
    <w:rsid w:val="00A12DFD"/>
    <w:rsid w:val="00A15048"/>
    <w:rsid w:val="00A153EA"/>
    <w:rsid w:val="00A21A8C"/>
    <w:rsid w:val="00A23A1F"/>
    <w:rsid w:val="00A27BBB"/>
    <w:rsid w:val="00A349F1"/>
    <w:rsid w:val="00A4470F"/>
    <w:rsid w:val="00A46B01"/>
    <w:rsid w:val="00A6503C"/>
    <w:rsid w:val="00A66DC6"/>
    <w:rsid w:val="00A753E8"/>
    <w:rsid w:val="00A844CE"/>
    <w:rsid w:val="00A87062"/>
    <w:rsid w:val="00A92CB9"/>
    <w:rsid w:val="00A96A61"/>
    <w:rsid w:val="00A97741"/>
    <w:rsid w:val="00AA6FC7"/>
    <w:rsid w:val="00AA7AEF"/>
    <w:rsid w:val="00AB0E31"/>
    <w:rsid w:val="00AB4F89"/>
    <w:rsid w:val="00AC02A9"/>
    <w:rsid w:val="00AC24F9"/>
    <w:rsid w:val="00AC3901"/>
    <w:rsid w:val="00AC6256"/>
    <w:rsid w:val="00AC6E0B"/>
    <w:rsid w:val="00AC712C"/>
    <w:rsid w:val="00AD3733"/>
    <w:rsid w:val="00AD6B47"/>
    <w:rsid w:val="00AE0B2C"/>
    <w:rsid w:val="00AE447C"/>
    <w:rsid w:val="00AF4B90"/>
    <w:rsid w:val="00AF66CB"/>
    <w:rsid w:val="00B0174F"/>
    <w:rsid w:val="00B019B6"/>
    <w:rsid w:val="00B06B4B"/>
    <w:rsid w:val="00B10E9F"/>
    <w:rsid w:val="00B111F7"/>
    <w:rsid w:val="00B1287B"/>
    <w:rsid w:val="00B17815"/>
    <w:rsid w:val="00B20BA2"/>
    <w:rsid w:val="00B210CD"/>
    <w:rsid w:val="00B217B8"/>
    <w:rsid w:val="00B30EF9"/>
    <w:rsid w:val="00B327D6"/>
    <w:rsid w:val="00B34959"/>
    <w:rsid w:val="00B36C0E"/>
    <w:rsid w:val="00B36FD3"/>
    <w:rsid w:val="00B37DAF"/>
    <w:rsid w:val="00B424DC"/>
    <w:rsid w:val="00B42A58"/>
    <w:rsid w:val="00B504E9"/>
    <w:rsid w:val="00B5265F"/>
    <w:rsid w:val="00B57E0F"/>
    <w:rsid w:val="00B57F9A"/>
    <w:rsid w:val="00B64FA2"/>
    <w:rsid w:val="00B67EB4"/>
    <w:rsid w:val="00B71CFA"/>
    <w:rsid w:val="00B72EEE"/>
    <w:rsid w:val="00B733BD"/>
    <w:rsid w:val="00B75CEF"/>
    <w:rsid w:val="00B77532"/>
    <w:rsid w:val="00B8293E"/>
    <w:rsid w:val="00B847D9"/>
    <w:rsid w:val="00B85996"/>
    <w:rsid w:val="00B86525"/>
    <w:rsid w:val="00B86BC9"/>
    <w:rsid w:val="00B87AE5"/>
    <w:rsid w:val="00B92AE6"/>
    <w:rsid w:val="00B941D3"/>
    <w:rsid w:val="00BA1565"/>
    <w:rsid w:val="00BA53AB"/>
    <w:rsid w:val="00BA585B"/>
    <w:rsid w:val="00BB1A6F"/>
    <w:rsid w:val="00BB3F3E"/>
    <w:rsid w:val="00BC123C"/>
    <w:rsid w:val="00BC1BCC"/>
    <w:rsid w:val="00BC31E8"/>
    <w:rsid w:val="00BC44DF"/>
    <w:rsid w:val="00BC4C62"/>
    <w:rsid w:val="00BC58F1"/>
    <w:rsid w:val="00BC685F"/>
    <w:rsid w:val="00BD1F36"/>
    <w:rsid w:val="00BD34B9"/>
    <w:rsid w:val="00BD3C47"/>
    <w:rsid w:val="00BD6A4C"/>
    <w:rsid w:val="00BD6F85"/>
    <w:rsid w:val="00BE04D4"/>
    <w:rsid w:val="00BE1B39"/>
    <w:rsid w:val="00BE1B98"/>
    <w:rsid w:val="00BF0471"/>
    <w:rsid w:val="00BF3F6D"/>
    <w:rsid w:val="00BF76F2"/>
    <w:rsid w:val="00BF791A"/>
    <w:rsid w:val="00C02F15"/>
    <w:rsid w:val="00C040CD"/>
    <w:rsid w:val="00C05A3D"/>
    <w:rsid w:val="00C06926"/>
    <w:rsid w:val="00C06BEA"/>
    <w:rsid w:val="00C076A8"/>
    <w:rsid w:val="00C0779D"/>
    <w:rsid w:val="00C10C48"/>
    <w:rsid w:val="00C10DC3"/>
    <w:rsid w:val="00C14C10"/>
    <w:rsid w:val="00C15545"/>
    <w:rsid w:val="00C36E68"/>
    <w:rsid w:val="00C379C9"/>
    <w:rsid w:val="00C42333"/>
    <w:rsid w:val="00C42520"/>
    <w:rsid w:val="00C42806"/>
    <w:rsid w:val="00C42A46"/>
    <w:rsid w:val="00C4400A"/>
    <w:rsid w:val="00C44D39"/>
    <w:rsid w:val="00C45509"/>
    <w:rsid w:val="00C46328"/>
    <w:rsid w:val="00C57191"/>
    <w:rsid w:val="00C6044D"/>
    <w:rsid w:val="00C618F0"/>
    <w:rsid w:val="00C7080A"/>
    <w:rsid w:val="00C7096C"/>
    <w:rsid w:val="00C73A1C"/>
    <w:rsid w:val="00C75441"/>
    <w:rsid w:val="00C76263"/>
    <w:rsid w:val="00C81A87"/>
    <w:rsid w:val="00C81F67"/>
    <w:rsid w:val="00C8322E"/>
    <w:rsid w:val="00C835CE"/>
    <w:rsid w:val="00C939D2"/>
    <w:rsid w:val="00C94949"/>
    <w:rsid w:val="00C95980"/>
    <w:rsid w:val="00CA0000"/>
    <w:rsid w:val="00CA1A92"/>
    <w:rsid w:val="00CA1CEC"/>
    <w:rsid w:val="00CA1DFB"/>
    <w:rsid w:val="00CA759E"/>
    <w:rsid w:val="00CA7AD2"/>
    <w:rsid w:val="00CB2BAB"/>
    <w:rsid w:val="00CB45A8"/>
    <w:rsid w:val="00CB6689"/>
    <w:rsid w:val="00CB6EE2"/>
    <w:rsid w:val="00CD0193"/>
    <w:rsid w:val="00CD06BD"/>
    <w:rsid w:val="00CD25AE"/>
    <w:rsid w:val="00CD3876"/>
    <w:rsid w:val="00CD447B"/>
    <w:rsid w:val="00CE1D5A"/>
    <w:rsid w:val="00CE3BB1"/>
    <w:rsid w:val="00CE437E"/>
    <w:rsid w:val="00CE750E"/>
    <w:rsid w:val="00CE7C97"/>
    <w:rsid w:val="00CF31DE"/>
    <w:rsid w:val="00CF47F0"/>
    <w:rsid w:val="00CF6735"/>
    <w:rsid w:val="00CF7AF7"/>
    <w:rsid w:val="00D0269F"/>
    <w:rsid w:val="00D02CDE"/>
    <w:rsid w:val="00D03D48"/>
    <w:rsid w:val="00D0421D"/>
    <w:rsid w:val="00D042F9"/>
    <w:rsid w:val="00D14EB1"/>
    <w:rsid w:val="00D16CA1"/>
    <w:rsid w:val="00D2072E"/>
    <w:rsid w:val="00D23380"/>
    <w:rsid w:val="00D233C7"/>
    <w:rsid w:val="00D2763E"/>
    <w:rsid w:val="00D329F8"/>
    <w:rsid w:val="00D34B2E"/>
    <w:rsid w:val="00D35697"/>
    <w:rsid w:val="00D403B0"/>
    <w:rsid w:val="00D4538D"/>
    <w:rsid w:val="00D4614C"/>
    <w:rsid w:val="00D507D5"/>
    <w:rsid w:val="00D5430F"/>
    <w:rsid w:val="00D54484"/>
    <w:rsid w:val="00D5595A"/>
    <w:rsid w:val="00D564F1"/>
    <w:rsid w:val="00D627F3"/>
    <w:rsid w:val="00D64A2A"/>
    <w:rsid w:val="00D64C32"/>
    <w:rsid w:val="00D664D4"/>
    <w:rsid w:val="00D704F0"/>
    <w:rsid w:val="00D81FFF"/>
    <w:rsid w:val="00D8365B"/>
    <w:rsid w:val="00D9036D"/>
    <w:rsid w:val="00D90CF2"/>
    <w:rsid w:val="00D9348D"/>
    <w:rsid w:val="00D96A2F"/>
    <w:rsid w:val="00DA1ADA"/>
    <w:rsid w:val="00DA384E"/>
    <w:rsid w:val="00DA4B46"/>
    <w:rsid w:val="00DA543D"/>
    <w:rsid w:val="00DA78DE"/>
    <w:rsid w:val="00DB23E5"/>
    <w:rsid w:val="00DB48F6"/>
    <w:rsid w:val="00DB5A50"/>
    <w:rsid w:val="00DC12E3"/>
    <w:rsid w:val="00DD024E"/>
    <w:rsid w:val="00DD5793"/>
    <w:rsid w:val="00DD5C1F"/>
    <w:rsid w:val="00DD7D6D"/>
    <w:rsid w:val="00DE1CC6"/>
    <w:rsid w:val="00DE50DD"/>
    <w:rsid w:val="00DE5A27"/>
    <w:rsid w:val="00E0249F"/>
    <w:rsid w:val="00E034B5"/>
    <w:rsid w:val="00E061C6"/>
    <w:rsid w:val="00E065B3"/>
    <w:rsid w:val="00E06755"/>
    <w:rsid w:val="00E07978"/>
    <w:rsid w:val="00E11E71"/>
    <w:rsid w:val="00E11F92"/>
    <w:rsid w:val="00E14CA4"/>
    <w:rsid w:val="00E14F37"/>
    <w:rsid w:val="00E15FBF"/>
    <w:rsid w:val="00E21B52"/>
    <w:rsid w:val="00E231D8"/>
    <w:rsid w:val="00E25659"/>
    <w:rsid w:val="00E259DF"/>
    <w:rsid w:val="00E271E1"/>
    <w:rsid w:val="00E3022D"/>
    <w:rsid w:val="00E33D9A"/>
    <w:rsid w:val="00E36331"/>
    <w:rsid w:val="00E51448"/>
    <w:rsid w:val="00E534B9"/>
    <w:rsid w:val="00E60DD8"/>
    <w:rsid w:val="00E65907"/>
    <w:rsid w:val="00E66CFD"/>
    <w:rsid w:val="00E670AB"/>
    <w:rsid w:val="00E721EC"/>
    <w:rsid w:val="00E7311B"/>
    <w:rsid w:val="00E7547E"/>
    <w:rsid w:val="00E75633"/>
    <w:rsid w:val="00E83EE3"/>
    <w:rsid w:val="00E86C30"/>
    <w:rsid w:val="00E90791"/>
    <w:rsid w:val="00E90C30"/>
    <w:rsid w:val="00E920F5"/>
    <w:rsid w:val="00E95AD8"/>
    <w:rsid w:val="00EA3FD8"/>
    <w:rsid w:val="00EA5BBF"/>
    <w:rsid w:val="00EA6AD9"/>
    <w:rsid w:val="00EB04D6"/>
    <w:rsid w:val="00EB7B96"/>
    <w:rsid w:val="00EB7CE6"/>
    <w:rsid w:val="00ED0429"/>
    <w:rsid w:val="00ED071F"/>
    <w:rsid w:val="00ED2065"/>
    <w:rsid w:val="00ED2FF4"/>
    <w:rsid w:val="00ED4D34"/>
    <w:rsid w:val="00ED5548"/>
    <w:rsid w:val="00EE3D6F"/>
    <w:rsid w:val="00EF2900"/>
    <w:rsid w:val="00F039CD"/>
    <w:rsid w:val="00F15D0F"/>
    <w:rsid w:val="00F16F74"/>
    <w:rsid w:val="00F22391"/>
    <w:rsid w:val="00F22FC9"/>
    <w:rsid w:val="00F245BA"/>
    <w:rsid w:val="00F27895"/>
    <w:rsid w:val="00F308A8"/>
    <w:rsid w:val="00F34066"/>
    <w:rsid w:val="00F4079D"/>
    <w:rsid w:val="00F420E5"/>
    <w:rsid w:val="00F42C63"/>
    <w:rsid w:val="00F47CEF"/>
    <w:rsid w:val="00F5150F"/>
    <w:rsid w:val="00F5248B"/>
    <w:rsid w:val="00F524E1"/>
    <w:rsid w:val="00F545D9"/>
    <w:rsid w:val="00F548A9"/>
    <w:rsid w:val="00F56BA9"/>
    <w:rsid w:val="00F6419E"/>
    <w:rsid w:val="00F65C85"/>
    <w:rsid w:val="00F67581"/>
    <w:rsid w:val="00F700B8"/>
    <w:rsid w:val="00F73DA3"/>
    <w:rsid w:val="00F84EC1"/>
    <w:rsid w:val="00F85F59"/>
    <w:rsid w:val="00F87F2E"/>
    <w:rsid w:val="00F9627E"/>
    <w:rsid w:val="00F97CB4"/>
    <w:rsid w:val="00FA282F"/>
    <w:rsid w:val="00FA339C"/>
    <w:rsid w:val="00FA3CFC"/>
    <w:rsid w:val="00FB00FA"/>
    <w:rsid w:val="00FB7F85"/>
    <w:rsid w:val="00FC1C13"/>
    <w:rsid w:val="00FC64BC"/>
    <w:rsid w:val="00FD0574"/>
    <w:rsid w:val="00FD0AD6"/>
    <w:rsid w:val="00FD4862"/>
    <w:rsid w:val="00FE16DA"/>
    <w:rsid w:val="00FE1DAA"/>
    <w:rsid w:val="00FE28F8"/>
    <w:rsid w:val="00FE2964"/>
    <w:rsid w:val="00FE3B6B"/>
    <w:rsid w:val="00FF014E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7E010C-0D53-402E-AC2E-661794AA5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2</TotalTime>
  <Pages>1</Pages>
  <Words>7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9</cp:revision>
  <cp:lastPrinted>2020-03-16T12:28:00Z</cp:lastPrinted>
  <dcterms:created xsi:type="dcterms:W3CDTF">2021-05-31T13:07:00Z</dcterms:created>
  <dcterms:modified xsi:type="dcterms:W3CDTF">2021-06-02T14:08:00Z</dcterms:modified>
</cp:coreProperties>
</file>